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80" w:rsidRDefault="00DD6837">
      <w:r>
        <w:t xml:space="preserve">                                                                                                </w:t>
      </w:r>
      <w:r w:rsidR="008852E5">
        <w:t xml:space="preserve">                                 </w:t>
      </w:r>
      <w:r>
        <w:t xml:space="preserve"> Приложение №</w:t>
      </w:r>
      <w:r w:rsidR="008852E5">
        <w:t>5</w:t>
      </w:r>
    </w:p>
    <w:p w:rsidR="008852E5" w:rsidRDefault="008852E5">
      <w:pPr>
        <w:rPr>
          <w:b/>
          <w:sz w:val="24"/>
          <w:szCs w:val="24"/>
        </w:rPr>
      </w:pPr>
      <w:r w:rsidRPr="008852E5">
        <w:rPr>
          <w:b/>
          <w:sz w:val="24"/>
          <w:szCs w:val="24"/>
        </w:rPr>
        <w:t>Рабочие  программы  по  предметам</w:t>
      </w:r>
    </w:p>
    <w:p w:rsidR="008852E5" w:rsidRPr="008852E5" w:rsidRDefault="008852E5">
      <w:pPr>
        <w:rPr>
          <w:b/>
          <w:sz w:val="24"/>
          <w:szCs w:val="24"/>
        </w:rPr>
      </w:pPr>
    </w:p>
    <w:sectPr w:rsidR="008852E5" w:rsidRPr="008852E5" w:rsidSect="008A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compat/>
  <w:rsids>
    <w:rsidRoot w:val="00801713"/>
    <w:rsid w:val="000A63F8"/>
    <w:rsid w:val="00154E8F"/>
    <w:rsid w:val="005A1D73"/>
    <w:rsid w:val="00690B69"/>
    <w:rsid w:val="00801713"/>
    <w:rsid w:val="008852E5"/>
    <w:rsid w:val="008A476B"/>
    <w:rsid w:val="00A73AE7"/>
    <w:rsid w:val="00DD6837"/>
    <w:rsid w:val="00EB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45~1\AppData\Local\Temp\Rar$DI62.622\&#1055;&#1088;&#1080;&#1083;&#1086;&#1078;&#1077;&#1085;&#1080;&#1077;%20%20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 5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>MultiDVD Team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Галимзянова Лилия</dc:creator>
  <cp:lastModifiedBy>Галимзянова Лилия</cp:lastModifiedBy>
  <cp:revision>1</cp:revision>
  <dcterms:created xsi:type="dcterms:W3CDTF">2013-11-25T17:17:00Z</dcterms:created>
  <dcterms:modified xsi:type="dcterms:W3CDTF">2013-11-25T17:18:00Z</dcterms:modified>
</cp:coreProperties>
</file>